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AA5287" w14:textId="5882FAE9" w:rsidR="005625EE" w:rsidRDefault="00186711" w:rsidP="00E71FC3">
      <w:pPr>
        <w:pStyle w:val="NoSpacing"/>
      </w:pPr>
      <w:r>
        <w:rPr>
          <w:u w:val="single"/>
        </w:rPr>
        <w:t>John ROSOGON</w:t>
      </w:r>
      <w:r>
        <w:t xml:space="preserve">     (fl.1483)</w:t>
      </w:r>
    </w:p>
    <w:p w14:paraId="33E0ACF7" w14:textId="4D583DEC" w:rsidR="00186711" w:rsidRDefault="00186711" w:rsidP="00E71FC3">
      <w:pPr>
        <w:pStyle w:val="NoSpacing"/>
      </w:pPr>
    </w:p>
    <w:p w14:paraId="4D4C576F" w14:textId="04C308DB" w:rsidR="00186711" w:rsidRDefault="00186711" w:rsidP="00E71FC3">
      <w:pPr>
        <w:pStyle w:val="NoSpacing"/>
      </w:pPr>
    </w:p>
    <w:p w14:paraId="54D8B323" w14:textId="77777777" w:rsidR="005625EE" w:rsidRDefault="005625EE" w:rsidP="005625EE">
      <w:pPr>
        <w:pStyle w:val="NoSpacing"/>
        <w:jc w:val="both"/>
      </w:pPr>
      <w:r>
        <w:tab/>
        <w:t>1483</w:t>
      </w:r>
      <w:r>
        <w:tab/>
        <w:t>He made a plaint of trespass against Thomas Tresonger of Tresounger,</w:t>
      </w:r>
    </w:p>
    <w:p w14:paraId="185D2314" w14:textId="77777777" w:rsidR="005625EE" w:rsidRDefault="005625EE" w:rsidP="005625EE">
      <w:pPr>
        <w:pStyle w:val="NoSpacing"/>
        <w:jc w:val="both"/>
      </w:pPr>
      <w:r>
        <w:tab/>
      </w:r>
      <w:r>
        <w:tab/>
        <w:t>Cornwall(q.v.), and Thomas Tresonger, junior(q.v.), also of Tresounger(q.v.).</w:t>
      </w:r>
    </w:p>
    <w:p w14:paraId="5808635C" w14:textId="3C54BDF9" w:rsidR="005625EE" w:rsidRDefault="005625EE" w:rsidP="005625EE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493770A1" w14:textId="4CAE0690" w:rsidR="00186711" w:rsidRDefault="00186711" w:rsidP="00E71FC3">
      <w:pPr>
        <w:pStyle w:val="NoSpacing"/>
      </w:pPr>
      <w:r>
        <w:t xml:space="preserve">  3 Nov.1483</w:t>
      </w:r>
      <w:r>
        <w:tab/>
        <w:t>He joined the rebellion in Cornwall following Arundel’s summons to</w:t>
      </w:r>
    </w:p>
    <w:p w14:paraId="4B3E9F26" w14:textId="2DA9C05C" w:rsidR="00186711" w:rsidRDefault="00186711" w:rsidP="00E71FC3">
      <w:pPr>
        <w:pStyle w:val="NoSpacing"/>
      </w:pPr>
      <w:r>
        <w:tab/>
      </w:r>
      <w:r>
        <w:tab/>
        <w:t>arms.   (Gill p.75)</w:t>
      </w:r>
    </w:p>
    <w:p w14:paraId="64456129" w14:textId="54AD56A2" w:rsidR="00186711" w:rsidRDefault="00186711" w:rsidP="00E71FC3">
      <w:pPr>
        <w:pStyle w:val="NoSpacing"/>
      </w:pPr>
    </w:p>
    <w:p w14:paraId="18E15E8B" w14:textId="18F4BE3C" w:rsidR="00186711" w:rsidRDefault="00186711" w:rsidP="00E71FC3">
      <w:pPr>
        <w:pStyle w:val="NoSpacing"/>
      </w:pPr>
    </w:p>
    <w:p w14:paraId="0032BF12" w14:textId="5EB80513" w:rsidR="00186711" w:rsidRDefault="00186711" w:rsidP="00E71FC3">
      <w:pPr>
        <w:pStyle w:val="NoSpacing"/>
      </w:pPr>
      <w:r>
        <w:t>2 June 2018</w:t>
      </w:r>
    </w:p>
    <w:p w14:paraId="5C23C45F" w14:textId="6C19D218" w:rsidR="005625EE" w:rsidRPr="00186711" w:rsidRDefault="005625EE" w:rsidP="00E71FC3">
      <w:pPr>
        <w:pStyle w:val="NoSpacing"/>
      </w:pPr>
      <w:r>
        <w:t>8 January 2025</w:t>
      </w:r>
    </w:p>
    <w:sectPr w:rsidR="005625EE" w:rsidRPr="0018671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7EEE67" w14:textId="77777777" w:rsidR="00186711" w:rsidRDefault="00186711" w:rsidP="00E71FC3">
      <w:pPr>
        <w:spacing w:after="0" w:line="240" w:lineRule="auto"/>
      </w:pPr>
      <w:r>
        <w:separator/>
      </w:r>
    </w:p>
  </w:endnote>
  <w:endnote w:type="continuationSeparator" w:id="0">
    <w:p w14:paraId="7E77B747" w14:textId="77777777" w:rsidR="00186711" w:rsidRDefault="001867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A75C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CE434" w14:textId="77777777" w:rsidR="00186711" w:rsidRDefault="00186711" w:rsidP="00E71FC3">
      <w:pPr>
        <w:spacing w:after="0" w:line="240" w:lineRule="auto"/>
      </w:pPr>
      <w:r>
        <w:separator/>
      </w:r>
    </w:p>
  </w:footnote>
  <w:footnote w:type="continuationSeparator" w:id="0">
    <w:p w14:paraId="46C1C48E" w14:textId="77777777" w:rsidR="00186711" w:rsidRDefault="001867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711"/>
    <w:rsid w:val="00186711"/>
    <w:rsid w:val="001A7C09"/>
    <w:rsid w:val="005625EE"/>
    <w:rsid w:val="00577BD5"/>
    <w:rsid w:val="00656CBA"/>
    <w:rsid w:val="006A1F77"/>
    <w:rsid w:val="00733BE7"/>
    <w:rsid w:val="00AB52E8"/>
    <w:rsid w:val="00B16D3F"/>
    <w:rsid w:val="00B70FF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E5959"/>
  <w15:chartTrackingRefBased/>
  <w15:docId w15:val="{5C062E59-7B62-4266-8A80-72ED5A05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625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2018-06-02T15:11:00Z</dcterms:created>
  <dcterms:modified xsi:type="dcterms:W3CDTF">2025-01-08T09:44:00Z</dcterms:modified>
</cp:coreProperties>
</file>